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55" w:rsidRPr="00094744" w:rsidRDefault="00E01D55" w:rsidP="00F279C8">
      <w:pPr>
        <w:spacing w:line="560" w:lineRule="exact"/>
        <w:rPr>
          <w:b/>
          <w:color w:val="000000"/>
        </w:rPr>
      </w:pPr>
      <w:r w:rsidRPr="00094744">
        <w:rPr>
          <w:rFonts w:hint="eastAsia"/>
          <w:b/>
          <w:color w:val="000000"/>
          <w:sz w:val="36"/>
          <w:szCs w:val="36"/>
        </w:rPr>
        <w:t>附件二</w:t>
      </w:r>
      <w:r w:rsidRPr="00094744">
        <w:rPr>
          <w:rFonts w:hint="eastAsia"/>
          <w:b/>
          <w:color w:val="000000"/>
        </w:rPr>
        <w:t>：</w:t>
      </w:r>
    </w:p>
    <w:p w:rsidR="00E01D55" w:rsidRPr="00094744" w:rsidRDefault="00E01D55" w:rsidP="00F279C8">
      <w:pPr>
        <w:spacing w:line="560" w:lineRule="exact"/>
        <w:rPr>
          <w:b/>
          <w:color w:val="000000"/>
          <w:sz w:val="28"/>
          <w:szCs w:val="28"/>
        </w:rPr>
      </w:pPr>
      <w:r w:rsidRPr="00094744">
        <w:rPr>
          <w:rFonts w:hint="eastAsia"/>
          <w:b/>
          <w:color w:val="000000"/>
          <w:sz w:val="28"/>
          <w:szCs w:val="28"/>
        </w:rPr>
        <w:t>各学院中心协助工作如下：</w:t>
      </w:r>
    </w:p>
    <w:p w:rsidR="00E01D55" w:rsidRPr="00094744" w:rsidRDefault="00E01D55" w:rsidP="00F279C8">
      <w:pPr>
        <w:spacing w:line="480" w:lineRule="auto"/>
        <w:rPr>
          <w:color w:val="000000"/>
          <w:sz w:val="28"/>
          <w:szCs w:val="28"/>
        </w:rPr>
      </w:pPr>
      <w:r w:rsidRPr="00094744">
        <w:rPr>
          <w:color w:val="000000"/>
          <w:sz w:val="28"/>
          <w:szCs w:val="28"/>
        </w:rPr>
        <w:t>1</w:t>
      </w:r>
      <w:r w:rsidRPr="00094744">
        <w:rPr>
          <w:rFonts w:hint="eastAsia"/>
          <w:color w:val="000000"/>
          <w:sz w:val="28"/>
          <w:szCs w:val="28"/>
        </w:rPr>
        <w:t>、所有参保学生信息统一用</w:t>
      </w:r>
      <w:r w:rsidRPr="00094744">
        <w:rPr>
          <w:color w:val="000000"/>
          <w:sz w:val="28"/>
          <w:szCs w:val="28"/>
        </w:rPr>
        <w:t xml:space="preserve"> Excel</w:t>
      </w:r>
      <w:r w:rsidRPr="00094744">
        <w:rPr>
          <w:rFonts w:hint="eastAsia"/>
          <w:color w:val="000000"/>
          <w:sz w:val="28"/>
          <w:szCs w:val="28"/>
        </w:rPr>
        <w:t>表格填写</w:t>
      </w:r>
    </w:p>
    <w:p w:rsidR="00E01D55" w:rsidRPr="00094744" w:rsidRDefault="00E01D55" w:rsidP="00F279C8">
      <w:pPr>
        <w:spacing w:line="480" w:lineRule="auto"/>
        <w:rPr>
          <w:color w:val="000000"/>
          <w:sz w:val="28"/>
          <w:szCs w:val="28"/>
        </w:rPr>
      </w:pPr>
      <w:r w:rsidRPr="00094744">
        <w:rPr>
          <w:color w:val="000000"/>
          <w:sz w:val="28"/>
          <w:szCs w:val="28"/>
        </w:rPr>
        <w:t>2</w:t>
      </w:r>
      <w:r w:rsidRPr="00094744">
        <w:rPr>
          <w:rFonts w:hint="eastAsia"/>
          <w:color w:val="000000"/>
          <w:sz w:val="28"/>
          <w:szCs w:val="28"/>
        </w:rPr>
        <w:t>、参保信息表包括班级、学生姓名、学号、联系电话、学生签名五项，请务必保证准确填写！</w:t>
      </w:r>
    </w:p>
    <w:p w:rsidR="00E01D55" w:rsidRPr="00094744" w:rsidRDefault="00E01D55" w:rsidP="00F279C8">
      <w:pPr>
        <w:spacing w:line="560" w:lineRule="exact"/>
        <w:rPr>
          <w:color w:val="000000"/>
          <w:sz w:val="28"/>
          <w:szCs w:val="28"/>
        </w:rPr>
      </w:pPr>
      <w:r w:rsidRPr="00094744">
        <w:rPr>
          <w:color w:val="000000"/>
          <w:sz w:val="28"/>
          <w:szCs w:val="28"/>
        </w:rPr>
        <w:t>2</w:t>
      </w:r>
      <w:r w:rsidRPr="00094744">
        <w:rPr>
          <w:rFonts w:hint="eastAsia"/>
          <w:color w:val="000000"/>
          <w:sz w:val="28"/>
          <w:szCs w:val="28"/>
        </w:rPr>
        <w:t>、在办理参保登记过程中，还应对享受最低生活保障的大学生进行备注，并收集该类学生相关证明材料</w:t>
      </w:r>
      <w:r w:rsidRPr="00094744">
        <w:rPr>
          <w:color w:val="000000"/>
          <w:sz w:val="28"/>
          <w:szCs w:val="28"/>
        </w:rPr>
        <w:t>(</w:t>
      </w:r>
      <w:r w:rsidRPr="00094744">
        <w:rPr>
          <w:rFonts w:hint="eastAsia"/>
          <w:color w:val="000000"/>
          <w:sz w:val="28"/>
          <w:szCs w:val="28"/>
        </w:rPr>
        <w:t>下列材料二选一：①当地民政部门年审过的本年或上一年度的低保证复印件，须有该生与低保证持有人的直系亲属关系证明；</w:t>
      </w:r>
      <w:r w:rsidRPr="00094744">
        <w:rPr>
          <w:color w:val="000000"/>
          <w:sz w:val="28"/>
          <w:szCs w:val="28"/>
        </w:rPr>
        <w:t xml:space="preserve"> </w:t>
      </w:r>
      <w:r w:rsidRPr="00094744">
        <w:rPr>
          <w:rFonts w:hint="eastAsia"/>
          <w:color w:val="000000"/>
          <w:sz w:val="28"/>
          <w:szCs w:val="28"/>
        </w:rPr>
        <w:t>②户籍所在区、县民政部门出具的低保证明，详见附件四</w:t>
      </w:r>
      <w:r w:rsidRPr="00094744">
        <w:rPr>
          <w:color w:val="000000"/>
          <w:sz w:val="28"/>
          <w:szCs w:val="28"/>
        </w:rPr>
        <w:t>)</w:t>
      </w:r>
      <w:r w:rsidRPr="00094744">
        <w:rPr>
          <w:rFonts w:hint="eastAsia"/>
          <w:color w:val="000000"/>
          <w:sz w:val="28"/>
          <w:szCs w:val="28"/>
        </w:rPr>
        <w:t>，</w:t>
      </w:r>
      <w:r>
        <w:rPr>
          <w:color w:val="000000"/>
          <w:sz w:val="28"/>
          <w:szCs w:val="28"/>
        </w:rPr>
        <w:t>5</w:t>
      </w:r>
      <w:r w:rsidRPr="00094744">
        <w:rPr>
          <w:rFonts w:hint="eastAsia"/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>5</w:t>
      </w:r>
      <w:r w:rsidRPr="00094744">
        <w:rPr>
          <w:rFonts w:hint="eastAsia"/>
          <w:color w:val="000000"/>
          <w:sz w:val="28"/>
          <w:szCs w:val="28"/>
        </w:rPr>
        <w:t>日前交至医保办，办理低保大学生确认手续。</w:t>
      </w:r>
    </w:p>
    <w:p w:rsidR="00E01D55" w:rsidRPr="00094744" w:rsidRDefault="00E01D55" w:rsidP="00F279C8">
      <w:pPr>
        <w:spacing w:line="560" w:lineRule="exact"/>
        <w:rPr>
          <w:color w:val="000000"/>
          <w:sz w:val="28"/>
          <w:szCs w:val="28"/>
        </w:rPr>
      </w:pPr>
      <w:r w:rsidRPr="00094744">
        <w:rPr>
          <w:color w:val="000000"/>
          <w:sz w:val="28"/>
          <w:szCs w:val="28"/>
        </w:rPr>
        <w:t>3</w:t>
      </w:r>
      <w:r w:rsidRPr="00094744">
        <w:rPr>
          <w:rFonts w:hint="eastAsia"/>
          <w:color w:val="000000"/>
          <w:sz w:val="28"/>
          <w:szCs w:val="28"/>
        </w:rPr>
        <w:t>、在办理参保登记过程中，各学院（中心）需防止身患重大疾病</w:t>
      </w:r>
      <w:r>
        <w:rPr>
          <w:rFonts w:hint="eastAsia"/>
          <w:color w:val="000000"/>
          <w:sz w:val="28"/>
          <w:szCs w:val="28"/>
        </w:rPr>
        <w:t>、复学至</w:t>
      </w:r>
      <w:r>
        <w:rPr>
          <w:color w:val="000000"/>
          <w:sz w:val="28"/>
          <w:szCs w:val="28"/>
        </w:rPr>
        <w:t>2015</w:t>
      </w:r>
      <w:r>
        <w:rPr>
          <w:rFonts w:hint="eastAsia"/>
          <w:color w:val="000000"/>
          <w:sz w:val="28"/>
          <w:szCs w:val="28"/>
        </w:rPr>
        <w:t>级</w:t>
      </w:r>
      <w:r w:rsidRPr="00094744">
        <w:rPr>
          <w:rFonts w:hint="eastAsia"/>
          <w:color w:val="000000"/>
          <w:sz w:val="28"/>
          <w:szCs w:val="28"/>
        </w:rPr>
        <w:t>的学生被遗漏。</w:t>
      </w:r>
    </w:p>
    <w:p w:rsidR="00E01D55" w:rsidRPr="00094744" w:rsidRDefault="00E01D55" w:rsidP="00F279C8">
      <w:pPr>
        <w:spacing w:line="560" w:lineRule="exact"/>
        <w:rPr>
          <w:color w:val="000000"/>
          <w:sz w:val="28"/>
          <w:szCs w:val="28"/>
        </w:rPr>
      </w:pPr>
      <w:r w:rsidRPr="00094744">
        <w:rPr>
          <w:color w:val="000000"/>
          <w:sz w:val="28"/>
          <w:szCs w:val="28"/>
        </w:rPr>
        <w:t>4</w:t>
      </w:r>
      <w:r w:rsidRPr="00094744">
        <w:rPr>
          <w:rFonts w:hint="eastAsia"/>
          <w:color w:val="000000"/>
          <w:sz w:val="28"/>
          <w:szCs w:val="28"/>
        </w:rPr>
        <w:t>、</w:t>
      </w:r>
      <w:r w:rsidRPr="009C6DB1">
        <w:rPr>
          <w:rFonts w:hint="eastAsia"/>
          <w:b/>
          <w:color w:val="000000"/>
          <w:sz w:val="28"/>
          <w:szCs w:val="28"/>
        </w:rPr>
        <w:t>社会基本医保可以重复享受待遇</w:t>
      </w:r>
      <w:r w:rsidRPr="00094744">
        <w:rPr>
          <w:rFonts w:hint="eastAsia"/>
          <w:color w:val="000000"/>
          <w:sz w:val="28"/>
          <w:szCs w:val="28"/>
        </w:rPr>
        <w:t>，如果参保学生已享受其他形式医疗保障待遇（含享受医疗补助，如新农合）的，按规定可以重复享受大学生医疗保险待遇，但合计报销金额不得超过参保学生发生的医疗费用总额。</w:t>
      </w:r>
    </w:p>
    <w:p w:rsidR="00E01D55" w:rsidRPr="00094744" w:rsidRDefault="00E01D55" w:rsidP="00F279C8">
      <w:pPr>
        <w:spacing w:line="560" w:lineRule="exact"/>
        <w:rPr>
          <w:color w:val="000000"/>
          <w:sz w:val="28"/>
          <w:szCs w:val="28"/>
        </w:rPr>
      </w:pPr>
      <w:r w:rsidRPr="009C6DB1">
        <w:rPr>
          <w:b/>
          <w:color w:val="000000"/>
          <w:sz w:val="28"/>
          <w:szCs w:val="28"/>
        </w:rPr>
        <w:t>5</w:t>
      </w:r>
      <w:r w:rsidRPr="009C6DB1">
        <w:rPr>
          <w:rFonts w:hint="eastAsia"/>
          <w:b/>
          <w:color w:val="000000"/>
          <w:sz w:val="28"/>
          <w:szCs w:val="28"/>
        </w:rPr>
        <w:t>、</w:t>
      </w:r>
      <w:r w:rsidRPr="009C6DB1">
        <w:rPr>
          <w:b/>
          <w:color w:val="000000"/>
          <w:sz w:val="28"/>
          <w:szCs w:val="28"/>
        </w:rPr>
        <w:t>2015</w:t>
      </w:r>
      <w:r w:rsidRPr="009C6DB1">
        <w:rPr>
          <w:rFonts w:hint="eastAsia"/>
          <w:b/>
          <w:color w:val="000000"/>
          <w:sz w:val="28"/>
          <w:szCs w:val="28"/>
        </w:rPr>
        <w:t>年度开始，大学生参保缴费方式由按学年缴费调整为按学制缴费，请确保参保学生工行卡内有</w:t>
      </w:r>
      <w:r>
        <w:rPr>
          <w:rFonts w:hint="eastAsia"/>
          <w:b/>
          <w:color w:val="000000"/>
          <w:sz w:val="28"/>
          <w:szCs w:val="28"/>
        </w:rPr>
        <w:t>一定</w:t>
      </w:r>
      <w:r w:rsidRPr="009C6DB1">
        <w:rPr>
          <w:rFonts w:hint="eastAsia"/>
          <w:b/>
          <w:color w:val="000000"/>
          <w:sz w:val="28"/>
          <w:szCs w:val="28"/>
        </w:rPr>
        <w:t>金额的存款</w:t>
      </w:r>
      <w:r>
        <w:rPr>
          <w:rFonts w:hint="eastAsia"/>
          <w:b/>
          <w:color w:val="000000"/>
          <w:sz w:val="28"/>
          <w:szCs w:val="28"/>
        </w:rPr>
        <w:t>（详见通知参保费用说明），</w:t>
      </w:r>
      <w:r w:rsidRPr="009C6DB1">
        <w:rPr>
          <w:rFonts w:hint="eastAsia"/>
          <w:b/>
          <w:color w:val="000000"/>
          <w:sz w:val="28"/>
          <w:szCs w:val="28"/>
        </w:rPr>
        <w:t>报名结束后，将由财务统一扣缴参保费用。</w:t>
      </w:r>
    </w:p>
    <w:p w:rsidR="00E01D55" w:rsidRPr="00094744" w:rsidRDefault="00E01D55" w:rsidP="00F279C8">
      <w:pPr>
        <w:spacing w:line="560" w:lineRule="exact"/>
        <w:rPr>
          <w:rFonts w:cs="Arial"/>
          <w:color w:val="000000"/>
          <w:kern w:val="2"/>
          <w:sz w:val="28"/>
          <w:szCs w:val="28"/>
        </w:rPr>
      </w:pPr>
      <w:r w:rsidRPr="00094744">
        <w:rPr>
          <w:color w:val="000000"/>
          <w:sz w:val="28"/>
          <w:szCs w:val="28"/>
        </w:rPr>
        <w:t>6</w:t>
      </w:r>
      <w:r w:rsidRPr="00094744">
        <w:rPr>
          <w:rFonts w:hint="eastAsia"/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新</w:t>
      </w:r>
      <w:r w:rsidRPr="00094744">
        <w:rPr>
          <w:rFonts w:hint="eastAsia"/>
          <w:color w:val="000000"/>
          <w:sz w:val="28"/>
          <w:szCs w:val="28"/>
        </w:rPr>
        <w:t>参保学生人像采集将于新生入学后统一进行，保障期内领卡前，正常享受</w:t>
      </w:r>
      <w:r w:rsidRPr="00094744">
        <w:rPr>
          <w:rFonts w:cs="Arial" w:hint="eastAsia"/>
          <w:color w:val="000000"/>
          <w:kern w:val="2"/>
          <w:sz w:val="28"/>
          <w:szCs w:val="28"/>
        </w:rPr>
        <w:t>所有的医疗保险福利，请做好学生解释工作。</w:t>
      </w:r>
    </w:p>
    <w:p w:rsidR="00E01D55" w:rsidRPr="00094744" w:rsidRDefault="00E01D55" w:rsidP="00F279C8">
      <w:pPr>
        <w:spacing w:line="560" w:lineRule="exact"/>
        <w:rPr>
          <w:color w:val="000000"/>
          <w:sz w:val="28"/>
          <w:szCs w:val="28"/>
        </w:rPr>
      </w:pPr>
      <w:r w:rsidRPr="00094744">
        <w:rPr>
          <w:rFonts w:cs="Arial"/>
          <w:color w:val="000000"/>
          <w:kern w:val="2"/>
          <w:sz w:val="28"/>
          <w:szCs w:val="28"/>
        </w:rPr>
        <w:t>7</w:t>
      </w:r>
      <w:r w:rsidRPr="00094744">
        <w:rPr>
          <w:rFonts w:cs="Arial" w:hint="eastAsia"/>
          <w:color w:val="000000"/>
          <w:kern w:val="2"/>
          <w:sz w:val="28"/>
          <w:szCs w:val="28"/>
        </w:rPr>
        <w:t>、</w:t>
      </w:r>
      <w:r w:rsidRPr="00094744">
        <w:rPr>
          <w:rFonts w:hint="eastAsia"/>
          <w:color w:val="000000"/>
          <w:sz w:val="28"/>
          <w:szCs w:val="28"/>
        </w:rPr>
        <w:t>如果学生选择不参加大学生医保，请在《南京工程学院大学生医保知情告知书》上签字，确认知晓大学生参保事宜。请务必核对人数，切勿遗漏！</w:t>
      </w:r>
    </w:p>
    <w:p w:rsidR="00E01D55" w:rsidRPr="00197311" w:rsidRDefault="00E01D55" w:rsidP="009A22E2">
      <w:pPr>
        <w:spacing w:line="56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>、下学期开学后办理</w:t>
      </w:r>
      <w:r>
        <w:rPr>
          <w:color w:val="000000"/>
          <w:sz w:val="28"/>
          <w:szCs w:val="28"/>
        </w:rPr>
        <w:t>2016</w:t>
      </w:r>
      <w:r>
        <w:rPr>
          <w:rFonts w:hint="eastAsia"/>
          <w:color w:val="000000"/>
          <w:sz w:val="28"/>
          <w:szCs w:val="28"/>
        </w:rPr>
        <w:t>级新生参保手续，届时将不再受理老生的参保工作。</w:t>
      </w:r>
    </w:p>
    <w:p w:rsidR="00E01D55" w:rsidRPr="00F279C8" w:rsidRDefault="00E01D55"/>
    <w:sectPr w:rsidR="00E01D55" w:rsidRPr="00F279C8" w:rsidSect="00F279C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2E2"/>
    <w:rsid w:val="000064A7"/>
    <w:rsid w:val="00006736"/>
    <w:rsid w:val="00032716"/>
    <w:rsid w:val="00036F39"/>
    <w:rsid w:val="00056D18"/>
    <w:rsid w:val="00094744"/>
    <w:rsid w:val="00094DA0"/>
    <w:rsid w:val="000A07A6"/>
    <w:rsid w:val="000B4B17"/>
    <w:rsid w:val="000C26A9"/>
    <w:rsid w:val="000F78AE"/>
    <w:rsid w:val="00130259"/>
    <w:rsid w:val="001801C0"/>
    <w:rsid w:val="00197311"/>
    <w:rsid w:val="001F3640"/>
    <w:rsid w:val="0021026D"/>
    <w:rsid w:val="002A07AF"/>
    <w:rsid w:val="002B03DA"/>
    <w:rsid w:val="002B7260"/>
    <w:rsid w:val="002C1FD6"/>
    <w:rsid w:val="002D2E53"/>
    <w:rsid w:val="00301C92"/>
    <w:rsid w:val="003063A5"/>
    <w:rsid w:val="00337137"/>
    <w:rsid w:val="003566AB"/>
    <w:rsid w:val="003647D8"/>
    <w:rsid w:val="003778DE"/>
    <w:rsid w:val="003A4787"/>
    <w:rsid w:val="003C4C85"/>
    <w:rsid w:val="003D6DA3"/>
    <w:rsid w:val="003E3404"/>
    <w:rsid w:val="003F0471"/>
    <w:rsid w:val="003F10AC"/>
    <w:rsid w:val="00415846"/>
    <w:rsid w:val="004443D6"/>
    <w:rsid w:val="004966F2"/>
    <w:rsid w:val="00514AED"/>
    <w:rsid w:val="005566D9"/>
    <w:rsid w:val="00594510"/>
    <w:rsid w:val="005A1CB8"/>
    <w:rsid w:val="005A388B"/>
    <w:rsid w:val="005C6A59"/>
    <w:rsid w:val="005F13A2"/>
    <w:rsid w:val="00615DE5"/>
    <w:rsid w:val="00636A06"/>
    <w:rsid w:val="006B5CF0"/>
    <w:rsid w:val="007541C3"/>
    <w:rsid w:val="00761F33"/>
    <w:rsid w:val="00762085"/>
    <w:rsid w:val="00797CE7"/>
    <w:rsid w:val="007B084F"/>
    <w:rsid w:val="007B7C8C"/>
    <w:rsid w:val="007F2E7D"/>
    <w:rsid w:val="00816DEC"/>
    <w:rsid w:val="00826AEC"/>
    <w:rsid w:val="0085224C"/>
    <w:rsid w:val="00857898"/>
    <w:rsid w:val="008812B4"/>
    <w:rsid w:val="00893218"/>
    <w:rsid w:val="00895880"/>
    <w:rsid w:val="00897C38"/>
    <w:rsid w:val="008A533A"/>
    <w:rsid w:val="008A71D0"/>
    <w:rsid w:val="008F5426"/>
    <w:rsid w:val="00930A9D"/>
    <w:rsid w:val="00947221"/>
    <w:rsid w:val="00952C0F"/>
    <w:rsid w:val="00957082"/>
    <w:rsid w:val="0095721C"/>
    <w:rsid w:val="009618B8"/>
    <w:rsid w:val="009627CC"/>
    <w:rsid w:val="00974C03"/>
    <w:rsid w:val="009A22E2"/>
    <w:rsid w:val="009B32CB"/>
    <w:rsid w:val="009B7E94"/>
    <w:rsid w:val="009C6DB1"/>
    <w:rsid w:val="00A04EE5"/>
    <w:rsid w:val="00A178FC"/>
    <w:rsid w:val="00A25203"/>
    <w:rsid w:val="00A316AA"/>
    <w:rsid w:val="00A410BF"/>
    <w:rsid w:val="00A42D57"/>
    <w:rsid w:val="00A44252"/>
    <w:rsid w:val="00A6336F"/>
    <w:rsid w:val="00A97235"/>
    <w:rsid w:val="00AA092A"/>
    <w:rsid w:val="00AD1BEC"/>
    <w:rsid w:val="00B0501F"/>
    <w:rsid w:val="00B6233E"/>
    <w:rsid w:val="00BA3E7E"/>
    <w:rsid w:val="00BC719C"/>
    <w:rsid w:val="00C0359D"/>
    <w:rsid w:val="00C537CD"/>
    <w:rsid w:val="00C720E7"/>
    <w:rsid w:val="00CB43D8"/>
    <w:rsid w:val="00CC16C1"/>
    <w:rsid w:val="00CE5038"/>
    <w:rsid w:val="00D1371D"/>
    <w:rsid w:val="00D25F8C"/>
    <w:rsid w:val="00D37991"/>
    <w:rsid w:val="00D46561"/>
    <w:rsid w:val="00D63B88"/>
    <w:rsid w:val="00D91846"/>
    <w:rsid w:val="00DB2FEA"/>
    <w:rsid w:val="00DC7091"/>
    <w:rsid w:val="00DD3CCC"/>
    <w:rsid w:val="00E01D55"/>
    <w:rsid w:val="00E05574"/>
    <w:rsid w:val="00E1252A"/>
    <w:rsid w:val="00E64142"/>
    <w:rsid w:val="00EB1EC3"/>
    <w:rsid w:val="00EC0F18"/>
    <w:rsid w:val="00ED11CC"/>
    <w:rsid w:val="00ED6B5B"/>
    <w:rsid w:val="00EF1AB2"/>
    <w:rsid w:val="00F17F0E"/>
    <w:rsid w:val="00F20CA5"/>
    <w:rsid w:val="00F279C8"/>
    <w:rsid w:val="00F710A6"/>
    <w:rsid w:val="00FB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2E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94</Words>
  <Characters>537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subject/>
  <dc:creator>微软用户</dc:creator>
  <cp:keywords/>
  <dc:description/>
  <cp:lastModifiedBy>微软用户</cp:lastModifiedBy>
  <cp:revision>2</cp:revision>
  <cp:lastPrinted>2016-04-08T02:28:00Z</cp:lastPrinted>
  <dcterms:created xsi:type="dcterms:W3CDTF">2016-04-11T02:47:00Z</dcterms:created>
  <dcterms:modified xsi:type="dcterms:W3CDTF">2016-04-11T02:47:00Z</dcterms:modified>
</cp:coreProperties>
</file>