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072" w:rsidRDefault="008C0072" w:rsidP="001410EE">
      <w:pPr>
        <w:tabs>
          <w:tab w:val="left" w:pos="7657"/>
        </w:tabs>
        <w:rPr>
          <w:rFonts w:eastAsia="仿宋_GB2312"/>
          <w:bCs/>
          <w:sz w:val="30"/>
        </w:rPr>
      </w:pPr>
      <w:r>
        <w:rPr>
          <w:rFonts w:eastAsia="仿宋_GB2312" w:hint="eastAsia"/>
          <w:bCs/>
          <w:sz w:val="30"/>
        </w:rPr>
        <w:t>附件</w:t>
      </w:r>
      <w:r>
        <w:rPr>
          <w:rFonts w:eastAsia="仿宋_GB2312"/>
          <w:bCs/>
          <w:sz w:val="30"/>
        </w:rPr>
        <w:t>4</w:t>
      </w:r>
    </w:p>
    <w:p w:rsidR="008C0072" w:rsidRPr="001410EE" w:rsidRDefault="008C0072" w:rsidP="00FF1D26">
      <w:pPr>
        <w:widowControl/>
        <w:jc w:val="center"/>
        <w:rPr>
          <w:b/>
          <w:sz w:val="52"/>
          <w:szCs w:val="52"/>
        </w:rPr>
      </w:pPr>
    </w:p>
    <w:p w:rsidR="008C0072" w:rsidRDefault="008C0072" w:rsidP="00FF1D26">
      <w:pPr>
        <w:widowControl/>
        <w:jc w:val="center"/>
        <w:rPr>
          <w:b/>
          <w:sz w:val="52"/>
          <w:szCs w:val="52"/>
        </w:rPr>
      </w:pPr>
    </w:p>
    <w:p w:rsidR="008C0072" w:rsidRDefault="008C0072" w:rsidP="00FF1D26">
      <w:pPr>
        <w:widowControl/>
        <w:jc w:val="center"/>
        <w:rPr>
          <w:b/>
          <w:sz w:val="52"/>
          <w:szCs w:val="52"/>
        </w:rPr>
      </w:pPr>
    </w:p>
    <w:p w:rsidR="008C0072" w:rsidRPr="00FF1D26" w:rsidRDefault="008C0072" w:rsidP="00FF1D26">
      <w:pPr>
        <w:widowControl/>
        <w:jc w:val="center"/>
        <w:rPr>
          <w:b/>
          <w:sz w:val="52"/>
          <w:szCs w:val="52"/>
        </w:rPr>
      </w:pPr>
      <w:r w:rsidRPr="00FF1D26">
        <w:rPr>
          <w:rFonts w:hint="eastAsia"/>
          <w:b/>
          <w:sz w:val="52"/>
          <w:szCs w:val="52"/>
        </w:rPr>
        <w:t>支</w:t>
      </w:r>
    </w:p>
    <w:p w:rsidR="008C0072" w:rsidRPr="00FF1D26" w:rsidRDefault="008C0072" w:rsidP="00FF1D26">
      <w:pPr>
        <w:widowControl/>
        <w:jc w:val="center"/>
        <w:rPr>
          <w:b/>
          <w:sz w:val="52"/>
          <w:szCs w:val="52"/>
        </w:rPr>
      </w:pPr>
      <w:r w:rsidRPr="00FF1D26">
        <w:rPr>
          <w:rFonts w:hint="eastAsia"/>
          <w:b/>
          <w:sz w:val="52"/>
          <w:szCs w:val="52"/>
        </w:rPr>
        <w:t>撑</w:t>
      </w:r>
    </w:p>
    <w:p w:rsidR="008C0072" w:rsidRPr="00FF1D26" w:rsidRDefault="008C0072" w:rsidP="00FF1D26">
      <w:pPr>
        <w:widowControl/>
        <w:jc w:val="center"/>
        <w:rPr>
          <w:b/>
          <w:sz w:val="52"/>
          <w:szCs w:val="52"/>
        </w:rPr>
      </w:pPr>
      <w:r w:rsidRPr="00FF1D26">
        <w:rPr>
          <w:rFonts w:hint="eastAsia"/>
          <w:b/>
          <w:sz w:val="52"/>
          <w:szCs w:val="52"/>
        </w:rPr>
        <w:t>材</w:t>
      </w:r>
    </w:p>
    <w:p w:rsidR="008C0072" w:rsidRPr="00FF1D26" w:rsidRDefault="008C0072" w:rsidP="00FF1D26">
      <w:pPr>
        <w:widowControl/>
        <w:jc w:val="center"/>
        <w:rPr>
          <w:b/>
          <w:sz w:val="52"/>
          <w:szCs w:val="52"/>
        </w:rPr>
      </w:pPr>
      <w:r w:rsidRPr="00FF1D26">
        <w:rPr>
          <w:rFonts w:hint="eastAsia"/>
          <w:b/>
          <w:sz w:val="52"/>
          <w:szCs w:val="52"/>
        </w:rPr>
        <w:t>料</w:t>
      </w:r>
    </w:p>
    <w:p w:rsidR="008C0072" w:rsidRPr="00FF1D26" w:rsidRDefault="008C0072" w:rsidP="00FF1D26">
      <w:pPr>
        <w:widowControl/>
        <w:jc w:val="center"/>
        <w:rPr>
          <w:b/>
          <w:sz w:val="52"/>
          <w:szCs w:val="52"/>
        </w:rPr>
      </w:pPr>
      <w:r w:rsidRPr="00FF1D26">
        <w:rPr>
          <w:rFonts w:hint="eastAsia"/>
          <w:b/>
          <w:sz w:val="52"/>
          <w:szCs w:val="52"/>
        </w:rPr>
        <w:t>目</w:t>
      </w:r>
    </w:p>
    <w:p w:rsidR="008C0072" w:rsidRPr="00FF1D26" w:rsidRDefault="008C0072" w:rsidP="00FF1D26">
      <w:pPr>
        <w:widowControl/>
        <w:jc w:val="center"/>
        <w:rPr>
          <w:b/>
          <w:sz w:val="52"/>
          <w:szCs w:val="52"/>
        </w:rPr>
      </w:pPr>
      <w:r w:rsidRPr="00FF1D26">
        <w:rPr>
          <w:rFonts w:hint="eastAsia"/>
          <w:b/>
          <w:sz w:val="52"/>
          <w:szCs w:val="52"/>
        </w:rPr>
        <w:t>录</w:t>
      </w:r>
    </w:p>
    <w:p w:rsidR="008C0072" w:rsidRDefault="008C0072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C0072" w:rsidRDefault="008C0072">
      <w:pPr>
        <w:widowControl/>
        <w:jc w:val="left"/>
        <w:rPr>
          <w:sz w:val="28"/>
          <w:szCs w:val="28"/>
        </w:rPr>
      </w:pPr>
    </w:p>
    <w:p w:rsidR="008C0072" w:rsidRDefault="008C007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填写格式</w:t>
      </w:r>
    </w:p>
    <w:p w:rsidR="008C0072" w:rsidRDefault="008C0072">
      <w:pPr>
        <w:rPr>
          <w:sz w:val="28"/>
          <w:szCs w:val="28"/>
        </w:rPr>
      </w:pPr>
    </w:p>
    <w:p w:rsidR="008C0072" w:rsidRPr="002C1C31" w:rsidRDefault="008C0072">
      <w:pPr>
        <w:rPr>
          <w:sz w:val="28"/>
          <w:szCs w:val="28"/>
        </w:rPr>
      </w:pPr>
      <w:r w:rsidRPr="002C1C31">
        <w:rPr>
          <w:rFonts w:hint="eastAsia"/>
          <w:sz w:val="28"/>
          <w:szCs w:val="28"/>
        </w:rPr>
        <w:t>一、项目</w:t>
      </w:r>
    </w:p>
    <w:p w:rsidR="008C0072" w:rsidRPr="002C1C31" w:rsidRDefault="008C0072">
      <w:pPr>
        <w:rPr>
          <w:sz w:val="28"/>
          <w:szCs w:val="28"/>
        </w:rPr>
      </w:pPr>
      <w:r w:rsidRPr="002C1C31">
        <w:rPr>
          <w:sz w:val="28"/>
          <w:szCs w:val="28"/>
        </w:rPr>
        <w:t>###</w:t>
      </w:r>
      <w:r w:rsidRPr="002C1C31">
        <w:rPr>
          <w:rFonts w:hint="eastAsia"/>
          <w:sz w:val="28"/>
          <w:szCs w:val="28"/>
        </w:rPr>
        <w:t>（主持人）：</w:t>
      </w:r>
      <w:r w:rsidRPr="002C1C31">
        <w:rPr>
          <w:sz w:val="28"/>
          <w:szCs w:val="28"/>
        </w:rPr>
        <w:t>###</w:t>
      </w:r>
      <w:r w:rsidRPr="002C1C31">
        <w:rPr>
          <w:rFonts w:hint="eastAsia"/>
          <w:sz w:val="28"/>
          <w:szCs w:val="28"/>
        </w:rPr>
        <w:t>（项目名称）：</w:t>
      </w:r>
      <w:r w:rsidRPr="002C1C31">
        <w:rPr>
          <w:sz w:val="28"/>
          <w:szCs w:val="28"/>
        </w:rPr>
        <w:t>###</w:t>
      </w:r>
      <w:r w:rsidRPr="002C1C31">
        <w:rPr>
          <w:rFonts w:hint="eastAsia"/>
          <w:sz w:val="28"/>
          <w:szCs w:val="28"/>
        </w:rPr>
        <w:t>（结题或立项时间）：</w:t>
      </w:r>
      <w:r w:rsidRPr="002C1C31">
        <w:rPr>
          <w:sz w:val="28"/>
          <w:szCs w:val="28"/>
        </w:rPr>
        <w:t>###</w:t>
      </w:r>
      <w:r w:rsidRPr="002C1C31">
        <w:rPr>
          <w:rFonts w:hint="eastAsia"/>
          <w:sz w:val="28"/>
          <w:szCs w:val="28"/>
        </w:rPr>
        <w:t>（项目归属单位，如教育厅、科技厅等）</w:t>
      </w:r>
    </w:p>
    <w:p w:rsidR="008C0072" w:rsidRPr="002C1C31" w:rsidRDefault="008C0072">
      <w:pPr>
        <w:rPr>
          <w:sz w:val="28"/>
          <w:szCs w:val="28"/>
        </w:rPr>
      </w:pPr>
      <w:r w:rsidRPr="002C1C31">
        <w:rPr>
          <w:rFonts w:hint="eastAsia"/>
          <w:sz w:val="28"/>
          <w:szCs w:val="28"/>
        </w:rPr>
        <w:t>二、论文</w:t>
      </w:r>
    </w:p>
    <w:p w:rsidR="008C0072" w:rsidRPr="002C1C31" w:rsidRDefault="008C0072" w:rsidP="002C1C31">
      <w:pPr>
        <w:rPr>
          <w:sz w:val="28"/>
          <w:szCs w:val="28"/>
        </w:rPr>
      </w:pPr>
      <w:r w:rsidRPr="002C1C31">
        <w:rPr>
          <w:sz w:val="28"/>
          <w:szCs w:val="28"/>
        </w:rPr>
        <w:t>###</w:t>
      </w:r>
      <w:r w:rsidRPr="002C1C31">
        <w:rPr>
          <w:rFonts w:hint="eastAsia"/>
          <w:sz w:val="28"/>
          <w:szCs w:val="28"/>
        </w:rPr>
        <w:t>（作者）：</w:t>
      </w:r>
      <w:r w:rsidRPr="002C1C31">
        <w:rPr>
          <w:sz w:val="28"/>
          <w:szCs w:val="28"/>
        </w:rPr>
        <w:t>###</w:t>
      </w:r>
      <w:r w:rsidRPr="002C1C31">
        <w:rPr>
          <w:rFonts w:hint="eastAsia"/>
          <w:sz w:val="28"/>
          <w:szCs w:val="28"/>
        </w:rPr>
        <w:t>（论文名称）：</w:t>
      </w:r>
      <w:r w:rsidRPr="002C1C31">
        <w:rPr>
          <w:sz w:val="28"/>
          <w:szCs w:val="28"/>
        </w:rPr>
        <w:t>###</w:t>
      </w:r>
      <w:r w:rsidRPr="002C1C31">
        <w:rPr>
          <w:rFonts w:hint="eastAsia"/>
          <w:sz w:val="28"/>
          <w:szCs w:val="28"/>
        </w:rPr>
        <w:t>（杂志名称）：</w:t>
      </w:r>
      <w:r w:rsidRPr="002C1C31">
        <w:rPr>
          <w:sz w:val="28"/>
          <w:szCs w:val="28"/>
        </w:rPr>
        <w:t>###</w:t>
      </w:r>
      <w:r w:rsidRPr="002C1C31">
        <w:rPr>
          <w:rFonts w:hint="eastAsia"/>
          <w:sz w:val="28"/>
          <w:szCs w:val="28"/>
        </w:rPr>
        <w:t>（发表时间）</w:t>
      </w:r>
    </w:p>
    <w:p w:rsidR="008C0072" w:rsidRPr="002C1C31" w:rsidRDefault="008C0072">
      <w:pPr>
        <w:rPr>
          <w:sz w:val="28"/>
          <w:szCs w:val="28"/>
        </w:rPr>
      </w:pPr>
      <w:r w:rsidRPr="002C1C31">
        <w:rPr>
          <w:rFonts w:hint="eastAsia"/>
          <w:sz w:val="28"/>
          <w:szCs w:val="28"/>
        </w:rPr>
        <w:t>三、教材</w:t>
      </w:r>
    </w:p>
    <w:p w:rsidR="008C0072" w:rsidRPr="002C1C31" w:rsidRDefault="008C0072" w:rsidP="002C1C31">
      <w:pPr>
        <w:rPr>
          <w:sz w:val="28"/>
          <w:szCs w:val="28"/>
        </w:rPr>
      </w:pPr>
      <w:r w:rsidRPr="002C1C31">
        <w:rPr>
          <w:sz w:val="28"/>
          <w:szCs w:val="28"/>
        </w:rPr>
        <w:t>###</w:t>
      </w:r>
      <w:r w:rsidRPr="002C1C31">
        <w:rPr>
          <w:rFonts w:hint="eastAsia"/>
          <w:sz w:val="28"/>
          <w:szCs w:val="28"/>
        </w:rPr>
        <w:t>（编者，写明主编或副主编）：</w:t>
      </w:r>
      <w:r w:rsidRPr="002C1C31">
        <w:rPr>
          <w:sz w:val="28"/>
          <w:szCs w:val="28"/>
        </w:rPr>
        <w:t>###</w:t>
      </w:r>
      <w:r w:rsidRPr="002C1C31">
        <w:rPr>
          <w:rFonts w:hint="eastAsia"/>
          <w:sz w:val="28"/>
          <w:szCs w:val="28"/>
        </w:rPr>
        <w:t>（教材名称）：</w:t>
      </w:r>
      <w:r w:rsidRPr="002C1C31">
        <w:rPr>
          <w:sz w:val="28"/>
          <w:szCs w:val="28"/>
        </w:rPr>
        <w:t>###</w:t>
      </w:r>
      <w:r w:rsidRPr="002C1C31">
        <w:rPr>
          <w:rFonts w:hint="eastAsia"/>
          <w:sz w:val="28"/>
          <w:szCs w:val="28"/>
        </w:rPr>
        <w:t>（出版社：</w:t>
      </w:r>
      <w:r w:rsidRPr="002C1C31">
        <w:rPr>
          <w:sz w:val="28"/>
          <w:szCs w:val="28"/>
        </w:rPr>
        <w:t>###</w:t>
      </w:r>
      <w:r w:rsidRPr="002C1C31">
        <w:rPr>
          <w:rFonts w:hint="eastAsia"/>
          <w:sz w:val="28"/>
          <w:szCs w:val="28"/>
        </w:rPr>
        <w:t>（出版时间）</w:t>
      </w:r>
    </w:p>
    <w:p w:rsidR="008C0072" w:rsidRPr="002C1C31" w:rsidRDefault="008C0072">
      <w:pPr>
        <w:rPr>
          <w:sz w:val="28"/>
          <w:szCs w:val="28"/>
        </w:rPr>
      </w:pPr>
      <w:r w:rsidRPr="002C1C31">
        <w:rPr>
          <w:rFonts w:hint="eastAsia"/>
          <w:sz w:val="28"/>
          <w:szCs w:val="28"/>
        </w:rPr>
        <w:t>四、奖项</w:t>
      </w:r>
    </w:p>
    <w:p w:rsidR="008C0072" w:rsidRPr="002C1C31" w:rsidRDefault="008C0072" w:rsidP="002C1C31">
      <w:pPr>
        <w:rPr>
          <w:sz w:val="28"/>
          <w:szCs w:val="28"/>
        </w:rPr>
      </w:pPr>
      <w:r w:rsidRPr="002C1C31">
        <w:rPr>
          <w:sz w:val="28"/>
          <w:szCs w:val="28"/>
        </w:rPr>
        <w:t>###</w:t>
      </w:r>
      <w:r w:rsidRPr="002C1C31">
        <w:rPr>
          <w:rFonts w:hint="eastAsia"/>
          <w:sz w:val="28"/>
          <w:szCs w:val="28"/>
        </w:rPr>
        <w:t>（获奖者）：</w:t>
      </w:r>
      <w:r w:rsidRPr="002C1C31">
        <w:rPr>
          <w:sz w:val="28"/>
          <w:szCs w:val="28"/>
        </w:rPr>
        <w:t>###</w:t>
      </w:r>
      <w:r w:rsidRPr="002C1C31">
        <w:rPr>
          <w:rFonts w:hint="eastAsia"/>
          <w:sz w:val="28"/>
          <w:szCs w:val="28"/>
        </w:rPr>
        <w:t>（奖项名称）：</w:t>
      </w:r>
      <w:r w:rsidRPr="002C1C31">
        <w:rPr>
          <w:sz w:val="28"/>
          <w:szCs w:val="28"/>
        </w:rPr>
        <w:t>###</w:t>
      </w:r>
      <w:r w:rsidRPr="002C1C31">
        <w:rPr>
          <w:rFonts w:hint="eastAsia"/>
          <w:sz w:val="28"/>
          <w:szCs w:val="28"/>
        </w:rPr>
        <w:t>（发表时间）：</w:t>
      </w:r>
      <w:r w:rsidRPr="002C1C31">
        <w:rPr>
          <w:sz w:val="28"/>
          <w:szCs w:val="28"/>
        </w:rPr>
        <w:t>###</w:t>
      </w:r>
      <w:r w:rsidRPr="002C1C31">
        <w:rPr>
          <w:rFonts w:hint="eastAsia"/>
          <w:sz w:val="28"/>
          <w:szCs w:val="28"/>
        </w:rPr>
        <w:t>（颁发单位，如教育厅等）</w:t>
      </w:r>
    </w:p>
    <w:p w:rsidR="008C0072" w:rsidRPr="002C1C31" w:rsidRDefault="008C0072">
      <w:pPr>
        <w:rPr>
          <w:sz w:val="28"/>
          <w:szCs w:val="28"/>
        </w:rPr>
      </w:pPr>
      <w:r w:rsidRPr="002C1C31">
        <w:rPr>
          <w:rFonts w:hint="eastAsia"/>
          <w:sz w:val="28"/>
          <w:szCs w:val="28"/>
        </w:rPr>
        <w:t>五、其他</w:t>
      </w:r>
    </w:p>
    <w:p w:rsidR="008C0072" w:rsidRPr="002C1C31" w:rsidRDefault="008C0072"/>
    <w:sectPr w:rsidR="008C0072" w:rsidRPr="002C1C31" w:rsidSect="00A418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1C31"/>
    <w:rsid w:val="00007899"/>
    <w:rsid w:val="00020800"/>
    <w:rsid w:val="0002151E"/>
    <w:rsid w:val="00023F7C"/>
    <w:rsid w:val="00036593"/>
    <w:rsid w:val="00037F0F"/>
    <w:rsid w:val="000470D6"/>
    <w:rsid w:val="00052D21"/>
    <w:rsid w:val="00055192"/>
    <w:rsid w:val="0006024B"/>
    <w:rsid w:val="00061659"/>
    <w:rsid w:val="0007588B"/>
    <w:rsid w:val="00076BD3"/>
    <w:rsid w:val="00096A89"/>
    <w:rsid w:val="000A1B21"/>
    <w:rsid w:val="000A5F99"/>
    <w:rsid w:val="000A7934"/>
    <w:rsid w:val="000B0CDB"/>
    <w:rsid w:val="000B6727"/>
    <w:rsid w:val="000D243B"/>
    <w:rsid w:val="000F01D7"/>
    <w:rsid w:val="0010610A"/>
    <w:rsid w:val="00106F0D"/>
    <w:rsid w:val="0010749D"/>
    <w:rsid w:val="001153A7"/>
    <w:rsid w:val="001166EE"/>
    <w:rsid w:val="001178E4"/>
    <w:rsid w:val="001410EE"/>
    <w:rsid w:val="001423CB"/>
    <w:rsid w:val="00146804"/>
    <w:rsid w:val="00151707"/>
    <w:rsid w:val="001655A9"/>
    <w:rsid w:val="00175235"/>
    <w:rsid w:val="00175917"/>
    <w:rsid w:val="00193FB3"/>
    <w:rsid w:val="00196115"/>
    <w:rsid w:val="001A07E2"/>
    <w:rsid w:val="001A2297"/>
    <w:rsid w:val="001A5D0F"/>
    <w:rsid w:val="001A6AD7"/>
    <w:rsid w:val="001C1632"/>
    <w:rsid w:val="001E198C"/>
    <w:rsid w:val="001E2E0A"/>
    <w:rsid w:val="001F3617"/>
    <w:rsid w:val="001F780F"/>
    <w:rsid w:val="00213A1C"/>
    <w:rsid w:val="00234ABB"/>
    <w:rsid w:val="0024046F"/>
    <w:rsid w:val="00251780"/>
    <w:rsid w:val="00252D00"/>
    <w:rsid w:val="00261FAB"/>
    <w:rsid w:val="002665D9"/>
    <w:rsid w:val="00275AAB"/>
    <w:rsid w:val="0028289D"/>
    <w:rsid w:val="0028692E"/>
    <w:rsid w:val="002902F7"/>
    <w:rsid w:val="00294473"/>
    <w:rsid w:val="002972D9"/>
    <w:rsid w:val="002A5B77"/>
    <w:rsid w:val="002B7B2C"/>
    <w:rsid w:val="002C1C31"/>
    <w:rsid w:val="002D0C2B"/>
    <w:rsid w:val="002D3B06"/>
    <w:rsid w:val="002E5F8C"/>
    <w:rsid w:val="0030672D"/>
    <w:rsid w:val="00312F51"/>
    <w:rsid w:val="00350188"/>
    <w:rsid w:val="00353BC8"/>
    <w:rsid w:val="00356418"/>
    <w:rsid w:val="00356936"/>
    <w:rsid w:val="00362C67"/>
    <w:rsid w:val="00366219"/>
    <w:rsid w:val="00385778"/>
    <w:rsid w:val="00385F3F"/>
    <w:rsid w:val="0039440E"/>
    <w:rsid w:val="003A1C11"/>
    <w:rsid w:val="003A37B8"/>
    <w:rsid w:val="003A3D5C"/>
    <w:rsid w:val="003C3BD1"/>
    <w:rsid w:val="003C62AE"/>
    <w:rsid w:val="003D5B68"/>
    <w:rsid w:val="003E30C8"/>
    <w:rsid w:val="003E3394"/>
    <w:rsid w:val="003F168D"/>
    <w:rsid w:val="003F35A8"/>
    <w:rsid w:val="003F3F73"/>
    <w:rsid w:val="003F5711"/>
    <w:rsid w:val="00410BC1"/>
    <w:rsid w:val="004266E0"/>
    <w:rsid w:val="00432593"/>
    <w:rsid w:val="004332A4"/>
    <w:rsid w:val="00436A73"/>
    <w:rsid w:val="00457040"/>
    <w:rsid w:val="004735A9"/>
    <w:rsid w:val="0049721C"/>
    <w:rsid w:val="004A7432"/>
    <w:rsid w:val="004B6F54"/>
    <w:rsid w:val="004C0BE6"/>
    <w:rsid w:val="004C18DA"/>
    <w:rsid w:val="004C447E"/>
    <w:rsid w:val="004D3E21"/>
    <w:rsid w:val="005006B1"/>
    <w:rsid w:val="00505925"/>
    <w:rsid w:val="0051793E"/>
    <w:rsid w:val="00533E47"/>
    <w:rsid w:val="00540194"/>
    <w:rsid w:val="00546EEF"/>
    <w:rsid w:val="00563A8C"/>
    <w:rsid w:val="00571F0C"/>
    <w:rsid w:val="00574240"/>
    <w:rsid w:val="005827B8"/>
    <w:rsid w:val="005A325B"/>
    <w:rsid w:val="005A6F14"/>
    <w:rsid w:val="005B1809"/>
    <w:rsid w:val="005B40FF"/>
    <w:rsid w:val="0060481F"/>
    <w:rsid w:val="00616138"/>
    <w:rsid w:val="0063113F"/>
    <w:rsid w:val="00631F5F"/>
    <w:rsid w:val="006417E6"/>
    <w:rsid w:val="00642961"/>
    <w:rsid w:val="00642E33"/>
    <w:rsid w:val="006466CB"/>
    <w:rsid w:val="00646E88"/>
    <w:rsid w:val="006601BD"/>
    <w:rsid w:val="00667E71"/>
    <w:rsid w:val="00672754"/>
    <w:rsid w:val="006743B4"/>
    <w:rsid w:val="00675527"/>
    <w:rsid w:val="00681348"/>
    <w:rsid w:val="00681B40"/>
    <w:rsid w:val="0068299D"/>
    <w:rsid w:val="00692BAD"/>
    <w:rsid w:val="00697B02"/>
    <w:rsid w:val="006A1BF1"/>
    <w:rsid w:val="006A65A5"/>
    <w:rsid w:val="006A68FE"/>
    <w:rsid w:val="006B0DEC"/>
    <w:rsid w:val="006B24B0"/>
    <w:rsid w:val="006B366E"/>
    <w:rsid w:val="006B3875"/>
    <w:rsid w:val="006D31D0"/>
    <w:rsid w:val="006D73ED"/>
    <w:rsid w:val="006E244C"/>
    <w:rsid w:val="006E52F0"/>
    <w:rsid w:val="006E6717"/>
    <w:rsid w:val="00702B75"/>
    <w:rsid w:val="0070626C"/>
    <w:rsid w:val="0071197B"/>
    <w:rsid w:val="00725DBA"/>
    <w:rsid w:val="00727407"/>
    <w:rsid w:val="00756C87"/>
    <w:rsid w:val="00761E7D"/>
    <w:rsid w:val="00765534"/>
    <w:rsid w:val="007775F3"/>
    <w:rsid w:val="00790DF2"/>
    <w:rsid w:val="00792049"/>
    <w:rsid w:val="007A1A9B"/>
    <w:rsid w:val="007D072F"/>
    <w:rsid w:val="007D2E16"/>
    <w:rsid w:val="007D51B1"/>
    <w:rsid w:val="007E41BA"/>
    <w:rsid w:val="007E75E5"/>
    <w:rsid w:val="007F0662"/>
    <w:rsid w:val="007F19D2"/>
    <w:rsid w:val="007F3F09"/>
    <w:rsid w:val="0080207A"/>
    <w:rsid w:val="00814068"/>
    <w:rsid w:val="00833218"/>
    <w:rsid w:val="00855A72"/>
    <w:rsid w:val="00860F86"/>
    <w:rsid w:val="00863B21"/>
    <w:rsid w:val="008665DD"/>
    <w:rsid w:val="00870DD6"/>
    <w:rsid w:val="008B2D6B"/>
    <w:rsid w:val="008B6CA9"/>
    <w:rsid w:val="008C0072"/>
    <w:rsid w:val="008C4B37"/>
    <w:rsid w:val="008C7A02"/>
    <w:rsid w:val="008E4C00"/>
    <w:rsid w:val="008F1679"/>
    <w:rsid w:val="008F5B78"/>
    <w:rsid w:val="009052DB"/>
    <w:rsid w:val="00914BCF"/>
    <w:rsid w:val="0091664C"/>
    <w:rsid w:val="009267AE"/>
    <w:rsid w:val="00927E7E"/>
    <w:rsid w:val="00934FCD"/>
    <w:rsid w:val="00935AF8"/>
    <w:rsid w:val="00937105"/>
    <w:rsid w:val="0095129F"/>
    <w:rsid w:val="00971F4A"/>
    <w:rsid w:val="00977A72"/>
    <w:rsid w:val="009870C3"/>
    <w:rsid w:val="009903AE"/>
    <w:rsid w:val="009B0F58"/>
    <w:rsid w:val="009B6681"/>
    <w:rsid w:val="009C119A"/>
    <w:rsid w:val="009C6714"/>
    <w:rsid w:val="009E1C9B"/>
    <w:rsid w:val="009E35E0"/>
    <w:rsid w:val="009E39D4"/>
    <w:rsid w:val="009E4FC3"/>
    <w:rsid w:val="009F1B70"/>
    <w:rsid w:val="009F5B68"/>
    <w:rsid w:val="00A2257D"/>
    <w:rsid w:val="00A34520"/>
    <w:rsid w:val="00A37C2A"/>
    <w:rsid w:val="00A41804"/>
    <w:rsid w:val="00A42B13"/>
    <w:rsid w:val="00A467FC"/>
    <w:rsid w:val="00A542D2"/>
    <w:rsid w:val="00A60C7C"/>
    <w:rsid w:val="00A66956"/>
    <w:rsid w:val="00A803D3"/>
    <w:rsid w:val="00A80429"/>
    <w:rsid w:val="00A9159C"/>
    <w:rsid w:val="00AA26CE"/>
    <w:rsid w:val="00AA3535"/>
    <w:rsid w:val="00AA3DB3"/>
    <w:rsid w:val="00AB09A2"/>
    <w:rsid w:val="00AB3235"/>
    <w:rsid w:val="00AC266E"/>
    <w:rsid w:val="00AC3A0C"/>
    <w:rsid w:val="00AC3CA9"/>
    <w:rsid w:val="00AC4004"/>
    <w:rsid w:val="00AE6F2F"/>
    <w:rsid w:val="00AF0C73"/>
    <w:rsid w:val="00B21FF8"/>
    <w:rsid w:val="00B30EF9"/>
    <w:rsid w:val="00B3757D"/>
    <w:rsid w:val="00B6081E"/>
    <w:rsid w:val="00B77CB4"/>
    <w:rsid w:val="00B8158E"/>
    <w:rsid w:val="00B83E31"/>
    <w:rsid w:val="00B959CF"/>
    <w:rsid w:val="00B96B40"/>
    <w:rsid w:val="00B96F23"/>
    <w:rsid w:val="00B977E8"/>
    <w:rsid w:val="00BA0D1D"/>
    <w:rsid w:val="00BA23AA"/>
    <w:rsid w:val="00BA2C55"/>
    <w:rsid w:val="00BA673A"/>
    <w:rsid w:val="00BB50B7"/>
    <w:rsid w:val="00BC75B1"/>
    <w:rsid w:val="00BD25A5"/>
    <w:rsid w:val="00C0052B"/>
    <w:rsid w:val="00C1519F"/>
    <w:rsid w:val="00C15711"/>
    <w:rsid w:val="00C2112E"/>
    <w:rsid w:val="00C2758A"/>
    <w:rsid w:val="00C30CA3"/>
    <w:rsid w:val="00C45A63"/>
    <w:rsid w:val="00C46DEE"/>
    <w:rsid w:val="00C809D8"/>
    <w:rsid w:val="00C822FB"/>
    <w:rsid w:val="00C8377F"/>
    <w:rsid w:val="00C95DB8"/>
    <w:rsid w:val="00CA0ACE"/>
    <w:rsid w:val="00CA6E4C"/>
    <w:rsid w:val="00CD4487"/>
    <w:rsid w:val="00CF4B98"/>
    <w:rsid w:val="00CF7640"/>
    <w:rsid w:val="00D017EA"/>
    <w:rsid w:val="00D14CC9"/>
    <w:rsid w:val="00D25BF1"/>
    <w:rsid w:val="00D45738"/>
    <w:rsid w:val="00D45A4E"/>
    <w:rsid w:val="00D55E9F"/>
    <w:rsid w:val="00D563EF"/>
    <w:rsid w:val="00D66E8A"/>
    <w:rsid w:val="00D72428"/>
    <w:rsid w:val="00D86881"/>
    <w:rsid w:val="00D94FE4"/>
    <w:rsid w:val="00DB0F24"/>
    <w:rsid w:val="00DB7179"/>
    <w:rsid w:val="00DE03BC"/>
    <w:rsid w:val="00DF1639"/>
    <w:rsid w:val="00DF74BC"/>
    <w:rsid w:val="00E30A30"/>
    <w:rsid w:val="00E31427"/>
    <w:rsid w:val="00E327FA"/>
    <w:rsid w:val="00E443CC"/>
    <w:rsid w:val="00E53CBF"/>
    <w:rsid w:val="00E56909"/>
    <w:rsid w:val="00E62EFB"/>
    <w:rsid w:val="00E63E67"/>
    <w:rsid w:val="00E82DCC"/>
    <w:rsid w:val="00E83773"/>
    <w:rsid w:val="00E845C1"/>
    <w:rsid w:val="00E86647"/>
    <w:rsid w:val="00EA49B2"/>
    <w:rsid w:val="00EA5D26"/>
    <w:rsid w:val="00EA7B7D"/>
    <w:rsid w:val="00EB0B33"/>
    <w:rsid w:val="00EB3C7C"/>
    <w:rsid w:val="00EC48AE"/>
    <w:rsid w:val="00ED12F8"/>
    <w:rsid w:val="00ED53FC"/>
    <w:rsid w:val="00EE36EE"/>
    <w:rsid w:val="00EF311F"/>
    <w:rsid w:val="00EF5AA4"/>
    <w:rsid w:val="00F0077B"/>
    <w:rsid w:val="00F04D79"/>
    <w:rsid w:val="00F140E3"/>
    <w:rsid w:val="00F21A92"/>
    <w:rsid w:val="00F23176"/>
    <w:rsid w:val="00F3096C"/>
    <w:rsid w:val="00F30EF2"/>
    <w:rsid w:val="00F37DB8"/>
    <w:rsid w:val="00F41D94"/>
    <w:rsid w:val="00F44575"/>
    <w:rsid w:val="00F46C1C"/>
    <w:rsid w:val="00F609ED"/>
    <w:rsid w:val="00F62251"/>
    <w:rsid w:val="00F67E32"/>
    <w:rsid w:val="00F7705D"/>
    <w:rsid w:val="00F9178A"/>
    <w:rsid w:val="00FA07CC"/>
    <w:rsid w:val="00FB56C0"/>
    <w:rsid w:val="00FC1ADF"/>
    <w:rsid w:val="00FC4B3B"/>
    <w:rsid w:val="00FC6B02"/>
    <w:rsid w:val="00FD2F4A"/>
    <w:rsid w:val="00FD3073"/>
    <w:rsid w:val="00FE709D"/>
    <w:rsid w:val="00FF0FF2"/>
    <w:rsid w:val="00FF1D26"/>
    <w:rsid w:val="00FF4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80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35</Words>
  <Characters>201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王维真</cp:lastModifiedBy>
  <cp:revision>7</cp:revision>
  <dcterms:created xsi:type="dcterms:W3CDTF">2015-12-02T00:51:00Z</dcterms:created>
  <dcterms:modified xsi:type="dcterms:W3CDTF">2015-12-02T01:56:00Z</dcterms:modified>
</cp:coreProperties>
</file>